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7E25E" w14:textId="77777777" w:rsidR="00205F5D" w:rsidRDefault="00205F5D" w:rsidP="00205F5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SPRAY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fl.1458)</w:t>
      </w:r>
    </w:p>
    <w:p w14:paraId="45F40438" w14:textId="77777777" w:rsidR="00205F5D" w:rsidRDefault="00205F5D" w:rsidP="00205F5D">
      <w:pPr>
        <w:pStyle w:val="NoSpacing"/>
        <w:jc w:val="both"/>
        <w:rPr>
          <w:rFonts w:cs="Times New Roman"/>
          <w:szCs w:val="24"/>
          <w:lang w:val="en-GB"/>
        </w:rPr>
      </w:pPr>
    </w:p>
    <w:p w14:paraId="3D52AA8A" w14:textId="77777777" w:rsidR="00205F5D" w:rsidRDefault="00205F5D" w:rsidP="00205F5D">
      <w:pPr>
        <w:pStyle w:val="NoSpacing"/>
        <w:jc w:val="both"/>
        <w:rPr>
          <w:rFonts w:cs="Times New Roman"/>
          <w:szCs w:val="24"/>
          <w:lang w:val="en-GB"/>
        </w:rPr>
      </w:pPr>
    </w:p>
    <w:p w14:paraId="276553F0" w14:textId="77777777" w:rsidR="00205F5D" w:rsidRDefault="00205F5D" w:rsidP="00205F5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1458</w:t>
      </w:r>
      <w:r>
        <w:rPr>
          <w:rFonts w:cs="Times New Roman"/>
          <w:szCs w:val="24"/>
          <w:lang w:val="en-GB"/>
        </w:rPr>
        <w:tab/>
        <w:t xml:space="preserve">He made a plaint of debt against John </w:t>
      </w:r>
      <w:proofErr w:type="spellStart"/>
      <w:r>
        <w:rPr>
          <w:rFonts w:cs="Times New Roman"/>
          <w:szCs w:val="24"/>
          <w:lang w:val="en-GB"/>
        </w:rPr>
        <w:t>Roggers</w:t>
      </w:r>
      <w:proofErr w:type="spellEnd"/>
      <w:r>
        <w:rPr>
          <w:rFonts w:cs="Times New Roman"/>
          <w:szCs w:val="24"/>
          <w:lang w:val="en-GB"/>
        </w:rPr>
        <w:t>, junior, of Salisbury(q.v.),</w:t>
      </w:r>
    </w:p>
    <w:p w14:paraId="7551F5ED" w14:textId="77777777" w:rsidR="00205F5D" w:rsidRDefault="00205F5D" w:rsidP="00205F5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John </w:t>
      </w:r>
      <w:proofErr w:type="spellStart"/>
      <w:r>
        <w:rPr>
          <w:rFonts w:cs="Times New Roman"/>
          <w:szCs w:val="24"/>
          <w:lang w:val="en-GB"/>
        </w:rPr>
        <w:t>Masselyn</w:t>
      </w:r>
      <w:proofErr w:type="spellEnd"/>
      <w:r>
        <w:rPr>
          <w:rFonts w:cs="Times New Roman"/>
          <w:szCs w:val="24"/>
          <w:lang w:val="en-GB"/>
        </w:rPr>
        <w:t xml:space="preserve"> of Salisbury(q.v.) and John </w:t>
      </w:r>
      <w:proofErr w:type="spellStart"/>
      <w:r>
        <w:rPr>
          <w:rFonts w:cs="Times New Roman"/>
          <w:szCs w:val="24"/>
          <w:lang w:val="en-GB"/>
        </w:rPr>
        <w:t>Pympell</w:t>
      </w:r>
      <w:proofErr w:type="spellEnd"/>
      <w:r>
        <w:rPr>
          <w:rFonts w:cs="Times New Roman"/>
          <w:szCs w:val="24"/>
          <w:lang w:val="en-GB"/>
        </w:rPr>
        <w:t xml:space="preserve"> of Winterbourne </w:t>
      </w:r>
    </w:p>
    <w:p w14:paraId="645479D6" w14:textId="77777777" w:rsidR="00205F5D" w:rsidRDefault="00205F5D" w:rsidP="00205F5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</w:r>
      <w:proofErr w:type="spellStart"/>
      <w:r>
        <w:rPr>
          <w:rFonts w:cs="Times New Roman"/>
          <w:szCs w:val="24"/>
          <w:lang w:val="en-GB"/>
        </w:rPr>
        <w:t>Chirburgh</w:t>
      </w:r>
      <w:proofErr w:type="spellEnd"/>
      <w:r>
        <w:rPr>
          <w:rFonts w:cs="Times New Roman"/>
          <w:szCs w:val="24"/>
          <w:lang w:val="en-GB"/>
        </w:rPr>
        <w:t xml:space="preserve">(q.v.).      ( </w:t>
      </w:r>
      <w:hyperlink r:id="rId6" w:history="1">
        <w:r w:rsidRPr="00E86084">
          <w:rPr>
            <w:rStyle w:val="Hyperlink"/>
            <w:rFonts w:cs="Times New Roman"/>
            <w:szCs w:val="24"/>
            <w:lang w:val="en-GB"/>
          </w:rPr>
          <w:t>https://waalt.uh.edu/index.php/CP40/788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17D2E096" w14:textId="77777777" w:rsidR="00205F5D" w:rsidRDefault="00205F5D" w:rsidP="00205F5D">
      <w:pPr>
        <w:pStyle w:val="NoSpacing"/>
        <w:jc w:val="both"/>
        <w:rPr>
          <w:rFonts w:cs="Times New Roman"/>
          <w:szCs w:val="24"/>
          <w:lang w:val="en-GB"/>
        </w:rPr>
      </w:pPr>
    </w:p>
    <w:p w14:paraId="0FFE85CE" w14:textId="77777777" w:rsidR="00205F5D" w:rsidRDefault="00205F5D" w:rsidP="00205F5D">
      <w:pPr>
        <w:pStyle w:val="NoSpacing"/>
        <w:jc w:val="both"/>
        <w:rPr>
          <w:rFonts w:cs="Times New Roman"/>
          <w:szCs w:val="24"/>
          <w:lang w:val="en-GB"/>
        </w:rPr>
      </w:pPr>
    </w:p>
    <w:p w14:paraId="325FE2DD" w14:textId="77777777" w:rsidR="00205F5D" w:rsidRDefault="00205F5D" w:rsidP="00205F5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16 December 2023</w:t>
      </w:r>
    </w:p>
    <w:p w14:paraId="4A73BD7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C0E3C" w14:textId="77777777" w:rsidR="00205F5D" w:rsidRDefault="00205F5D" w:rsidP="009139A6">
      <w:r>
        <w:separator/>
      </w:r>
    </w:p>
  </w:endnote>
  <w:endnote w:type="continuationSeparator" w:id="0">
    <w:p w14:paraId="034E061A" w14:textId="77777777" w:rsidR="00205F5D" w:rsidRDefault="00205F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236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EE49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25B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7C2AD" w14:textId="77777777" w:rsidR="00205F5D" w:rsidRDefault="00205F5D" w:rsidP="009139A6">
      <w:r>
        <w:separator/>
      </w:r>
    </w:p>
  </w:footnote>
  <w:footnote w:type="continuationSeparator" w:id="0">
    <w:p w14:paraId="4F0359E3" w14:textId="77777777" w:rsidR="00205F5D" w:rsidRDefault="00205F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8D5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4C0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1FF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F5D"/>
    <w:rsid w:val="000666E0"/>
    <w:rsid w:val="00205F5D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3D017"/>
  <w15:chartTrackingRefBased/>
  <w15:docId w15:val="{1ADD0EEF-851F-4CAF-9F2B-2BCABA135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05F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2023-12-20T20:26:00Z</dcterms:created>
  <dcterms:modified xsi:type="dcterms:W3CDTF">2023-12-20T20:27:00Z</dcterms:modified>
</cp:coreProperties>
</file>